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55D6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B9196B" w:rsidRDefault="0071620A" w:rsidP="00B919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55D6B">
        <w:rPr>
          <w:rFonts w:ascii="Corbel" w:hAnsi="Corbel"/>
          <w:b/>
          <w:smallCaps/>
          <w:sz w:val="24"/>
          <w:szCs w:val="24"/>
        </w:rPr>
        <w:t xml:space="preserve"> </w:t>
      </w:r>
      <w:r w:rsidR="00230C29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D55D6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230C29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230C29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/2</w:t>
      </w:r>
      <w:r w:rsidR="00230C29">
        <w:rPr>
          <w:rFonts w:ascii="Corbel" w:hAnsi="Corbel"/>
          <w:sz w:val="20"/>
          <w:szCs w:val="20"/>
        </w:rPr>
        <w:t>027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215A8" w:rsidRDefault="00721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15A8">
              <w:rPr>
                <w:rFonts w:ascii="Corbel" w:hAnsi="Corbel" w:cs="TimesNewRomanPSMT"/>
                <w:b w:val="0"/>
                <w:sz w:val="24"/>
                <w:szCs w:val="24"/>
              </w:rPr>
              <w:t>Profilaktyka zagrożeń w cyberświecie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230C29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55D6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4012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4012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B401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7215A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>
        <w:rPr>
          <w:rFonts w:ascii="Corbel" w:hAnsi="Corbel"/>
          <w:b w:val="0"/>
          <w:i/>
          <w:iCs/>
          <w:smallCaps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Student powinien posiadać podstawową wiedzę z zakresu: socjologii, psychologii ogólnej, </w:t>
            </w:r>
            <w:r w:rsidR="0025748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informatyki, </w:t>
            </w: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zagrożeniami występującymi w cyberprzestrzeni oraz możliwościami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cyberprzemocy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hejtu, cyberbullyingu, stalkingu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 xml:space="preserve"> i innych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form krzywdzenia człowieka w cyberświecie.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wpływu mediów na funkcjonowanie człowieka.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różnych form manipulacji świadomością ludzką stosowanych w cyberświecie i możliwości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umiejętności świadomego i bezpiecznego korzystania z zasobów internetowych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A175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75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A175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A17555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A17555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Zd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>efiniuje</w:t>
            </w:r>
            <w:r w:rsidRPr="00A17555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17555">
              <w:rPr>
                <w:rFonts w:ascii="Corbel" w:hAnsi="Corbel"/>
                <w:sz w:val="24"/>
                <w:szCs w:val="24"/>
              </w:rPr>
              <w:t>ze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pojęcia</w:t>
            </w:r>
            <w:r w:rsidR="003C37CD" w:rsidRPr="00A17555">
              <w:rPr>
                <w:rFonts w:ascii="Corbel" w:hAnsi="Corbel"/>
                <w:sz w:val="24"/>
                <w:szCs w:val="24"/>
              </w:rPr>
              <w:t xml:space="preserve"> związane z zagrożeniami w cyberświecie, takie jak: grooming, FOMO, MOMO Challenge, flaming, trolling, hejt, cyberbullying, stalking,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edukacyjnych i organizacji społecznych prowadzących profilaktykęzagrożeń w cyberświecie.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A17555" w:rsidRDefault="00192801" w:rsidP="00A175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wychowawczych wpływające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podatność dzieci i młodzieży na zagrożenia w cyberprzestrzeni.</w:t>
            </w:r>
          </w:p>
        </w:tc>
        <w:tc>
          <w:tcPr>
            <w:tcW w:w="1865" w:type="dxa"/>
          </w:tcPr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:rsidR="002C5279" w:rsidRPr="00A17555" w:rsidRDefault="002C5279" w:rsidP="00A175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</w:t>
            </w:r>
            <w:r w:rsidR="000D19C0"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zagrożenia istniejące w cyberświecie</w:t>
            </w: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2C5279" w:rsidRPr="00A17555" w:rsidRDefault="007215A8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Wykorzyst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>a</w:t>
            </w:r>
            <w:r w:rsidRPr="00A17555">
              <w:rPr>
                <w:rFonts w:ascii="Corbel" w:hAnsi="Corbel"/>
                <w:sz w:val="24"/>
                <w:szCs w:val="24"/>
              </w:rPr>
              <w:t xml:space="preserve"> nowoczesne technologie informacyjne</w:t>
            </w:r>
            <w:r w:rsidRPr="00A17555">
              <w:rPr>
                <w:rFonts w:ascii="Corbel" w:hAnsi="Corbel"/>
                <w:sz w:val="24"/>
                <w:szCs w:val="24"/>
              </w:rPr>
              <w:br/>
              <w:t xml:space="preserve"> i informatyczne w celu samodzielnego zdobywania wiedzy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na temat zagrożeń w cyberprzestrzeni orazmożliwości zapobiegania im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3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A17555" w:rsidRDefault="000D19C0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Oceni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znaczeni</w:t>
            </w:r>
            <w:r w:rsidRPr="00A17555">
              <w:rPr>
                <w:rFonts w:ascii="Corbel" w:hAnsi="Corbel"/>
                <w:sz w:val="24"/>
                <w:szCs w:val="24"/>
              </w:rPr>
              <w:t>e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wiedzy </w:t>
            </w:r>
            <w:r w:rsidRPr="00A17555">
              <w:rPr>
                <w:rFonts w:ascii="Corbel" w:hAnsi="Corbel"/>
                <w:sz w:val="24"/>
                <w:szCs w:val="24"/>
              </w:rPr>
              <w:t>na temat zagrożeń w cyberświecie dla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rozwoju środowisk społecznych i </w:t>
            </w:r>
            <w:r w:rsidRPr="00A17555">
              <w:rPr>
                <w:rFonts w:ascii="Corbel" w:hAnsi="Corbel"/>
                <w:sz w:val="24"/>
                <w:szCs w:val="24"/>
              </w:rPr>
              <w:t>za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projektuje działania na rzecz </w:t>
            </w:r>
            <w:r w:rsidRPr="00A17555">
              <w:rPr>
                <w:rFonts w:ascii="Corbel" w:hAnsi="Corbel"/>
                <w:sz w:val="24"/>
                <w:szCs w:val="24"/>
              </w:rPr>
              <w:t>zwi</w:t>
            </w:r>
            <w:r w:rsidR="00A17555" w:rsidRPr="00A17555">
              <w:rPr>
                <w:rFonts w:ascii="Corbel" w:hAnsi="Corbel"/>
                <w:sz w:val="24"/>
                <w:szCs w:val="24"/>
              </w:rPr>
              <w:t>ększenia bezpieczeństwa dzieci i młodzieży w sieci.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A17555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F34DA4" w:rsidRDefault="00A56E5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Wyjaśnienie wybranych pojęć związanych z zagrożeniami w cyberświecie: grooming, FOMO, MOMO Challenge, flaming, trolling, hejt, cyberbullying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, stalking, itp.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Teorie dotyczące wpływu mediów na odbiorę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  <w:color w:val="06022E"/>
              </w:rPr>
              <w:t>Charakterystyka mediów cyfrowych ich r</w:t>
            </w:r>
            <w:r w:rsidRPr="00F34DA4">
              <w:rPr>
                <w:rFonts w:ascii="Corbel" w:hAnsi="Corbel"/>
              </w:rPr>
              <w:t xml:space="preserve">odzaje oraz </w:t>
            </w:r>
            <w:r w:rsidR="00524720" w:rsidRPr="00F34DA4">
              <w:rPr>
                <w:rFonts w:ascii="Corbel" w:hAnsi="Corbel"/>
              </w:rPr>
              <w:t>wykorzystanie przez</w:t>
            </w:r>
            <w:r w:rsidRPr="00F34DA4">
              <w:rPr>
                <w:rFonts w:ascii="Corbel" w:hAnsi="Corbel"/>
              </w:rPr>
              <w:t xml:space="preserve"> człowieka. </w:t>
            </w:r>
          </w:p>
        </w:tc>
      </w:tr>
      <w:tr w:rsidR="00F34DA4" w:rsidRPr="00B169DF" w:rsidTr="008B4E35">
        <w:tc>
          <w:tcPr>
            <w:tcW w:w="9520" w:type="dxa"/>
          </w:tcPr>
          <w:p w:rsidR="00F34DA4" w:rsidRPr="00F34DA4" w:rsidRDefault="00F34DA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Funkcje Internetu i jego specyficzne cechy.</w:t>
            </w:r>
          </w:p>
        </w:tc>
      </w:tr>
      <w:tr w:rsidR="00981914" w:rsidRPr="00B169DF" w:rsidTr="008B4E35">
        <w:tc>
          <w:tcPr>
            <w:tcW w:w="9520" w:type="dxa"/>
          </w:tcPr>
          <w:p w:rsidR="00981914" w:rsidRPr="00F34DA4" w:rsidRDefault="009819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Media jako czynnik socjalizacji - kształtowanie patologicznych postaw i wzorów zachowania.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F34DA4" w:rsidRDefault="00524720" w:rsidP="00F34DA4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zdrowia fizycznego związane z wykorzystywaniem mediów cyfrowych.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powstawanie zaburzeń psychicznych oraz możliwości przeciwdziałania im.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Zmiany w relacjach społecznych związane z upowszechnieniem się mediów cyfrowych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5880" w:rsidRPr="00B169DF" w:rsidTr="008B4E35">
        <w:tc>
          <w:tcPr>
            <w:tcW w:w="9520" w:type="dxa"/>
          </w:tcPr>
          <w:p w:rsidR="00165880" w:rsidRPr="00F34DA4" w:rsidRDefault="0016588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Zespół uzależnienia od Internetu, kryteria, przejawy, skutki oraz zapobieganie.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bezpieczeństwa w cyberprzestrzeni: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cyberataki, 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szkodliwe oprogramowanie, kradzieże 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>tożsamości, wyłudzenia, niszczenie danych, spam itp.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C11EA3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kreowanie przemocy i agresji, cyberbullying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jako forma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cyberprzemoc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>y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i przeciwdziałanie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mu</w:t>
            </w:r>
            <w:r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1614" w:rsidRPr="00B169DF" w:rsidTr="00F34DA4">
        <w:trPr>
          <w:trHeight w:val="294"/>
        </w:trPr>
        <w:tc>
          <w:tcPr>
            <w:tcW w:w="9520" w:type="dxa"/>
          </w:tcPr>
          <w:p w:rsidR="00611614" w:rsidRPr="00F34DA4" w:rsidRDefault="00981914" w:rsidP="00F34DA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</w:pPr>
            <w:r w:rsidRPr="00F34DA4"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  <w:t xml:space="preserve">Zachowania seksualne w sieci, związane z nimi zagrożenia i możliwości przeciwdziałania im. 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9819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Propaganda, reklama, nieprawdziwe wiadomości (</w:t>
            </w:r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>Fake news) i inne zagrożenia związane z kreowaniem fałszywego obrazu świata przez media.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EC45AD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zagrożeń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w cyberprzestrzeni -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</w:t>
            </w:r>
            <w:r w:rsidRPr="00F34DA4">
              <w:rPr>
                <w:rFonts w:ascii="Corbel" w:hAnsi="Corbel"/>
                <w:sz w:val="24"/>
                <w:szCs w:val="24"/>
              </w:rPr>
              <w:t>asady korzystania z sieci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A17555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>
        <w:rPr>
          <w:rFonts w:ascii="Corbel" w:hAnsi="Corbel"/>
          <w:iCs/>
          <w:sz w:val="24"/>
          <w:szCs w:val="24"/>
        </w:rPr>
        <w:t>A</w:t>
      </w:r>
      <w:r w:rsidR="00042B0C" w:rsidRPr="00042B0C">
        <w:rPr>
          <w:rFonts w:ascii="Corbel" w:hAnsi="Corbel"/>
          <w:iCs/>
          <w:sz w:val="24"/>
          <w:szCs w:val="24"/>
        </w:rPr>
        <w:t xml:space="preserve">naliza tekstów z dyskusją, metoda projektów, praca w grupach, referat, </w:t>
      </w:r>
      <w:r w:rsidR="00042B0C"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A0925" w:rsidRDefault="00FA0925" w:rsidP="00FA09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kolokwium, aktywność na zajęciach, samodzielne przygotowywanie materiałów do zajęć, referatów, prezentacji itp.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FA0925" w:rsidRPr="006A3D57" w:rsidRDefault="00FA0925" w:rsidP="00FA0925">
            <w:pPr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A3D57">
              <w:rPr>
                <w:rStyle w:val="TytuZnak"/>
                <w:rFonts w:ascii="Corbel" w:eastAsia="Calibri" w:hAnsi="Corbel"/>
                <w:b w:val="0"/>
                <w:bCs w:val="0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A3D57">
              <w:rPr>
                <w:rFonts w:ascii="Corbel" w:hAnsi="Corbel"/>
                <w:sz w:val="24"/>
                <w:szCs w:val="24"/>
              </w:rPr>
              <w:t>tudent prezentuje wypowiedzi na</w:t>
            </w: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Pr="006A3D57">
              <w:rPr>
                <w:rFonts w:ascii="Corbel" w:hAnsi="Corbel"/>
                <w:sz w:val="24"/>
                <w:szCs w:val="24"/>
              </w:rPr>
              <w:t xml:space="preserve"> tematy wybrane przez </w:t>
            </w:r>
            <w:r>
              <w:rPr>
                <w:rFonts w:ascii="Corbel" w:hAnsi="Corbel"/>
                <w:sz w:val="24"/>
                <w:szCs w:val="24"/>
              </w:rPr>
              <w:t xml:space="preserve">prowadzącego. </w:t>
            </w:r>
            <w:r w:rsidRPr="006A3D57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A3D57">
              <w:rPr>
                <w:sz w:val="24"/>
                <w:szCs w:val="24"/>
              </w:rPr>
              <w:t>y</w:t>
            </w:r>
            <w:r w:rsidRPr="006A3D57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A3D57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FA0925" w:rsidRPr="006A3D57" w:rsidRDefault="00FA0925" w:rsidP="00FA0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FA0925" w:rsidRPr="006A3D57" w:rsidRDefault="00FA0925" w:rsidP="00FA0925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FA0925" w:rsidRPr="006A3D57" w:rsidRDefault="00FA0925" w:rsidP="00FA0925">
            <w:pPr>
              <w:rPr>
                <w:rFonts w:ascii="Corbel" w:hAnsi="Corbel"/>
                <w:b/>
                <w:bCs/>
              </w:rPr>
            </w:pPr>
            <w:r w:rsidRPr="006A3D57">
              <w:rPr>
                <w:rFonts w:ascii="Corbel" w:hAnsi="Corbel"/>
                <w:b/>
                <w:bCs/>
              </w:rPr>
              <w:t>Punktacja prac z kolokwium: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12-11 punktów – ocena 5,0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10 punktów – ocena 4,5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9 – 8 punktów – ocena 4,0</w:t>
            </w:r>
          </w:p>
          <w:p w:rsidR="00FA0925" w:rsidRPr="006A3D57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7 punktów – ocena 3,5</w:t>
            </w:r>
          </w:p>
          <w:p w:rsidR="00FA0925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6-5 punktów – ocena 3,0</w:t>
            </w:r>
          </w:p>
          <w:p w:rsidR="0085747A" w:rsidRPr="00FA0925" w:rsidRDefault="00FA0925" w:rsidP="00FA0925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FA0925">
              <w:t>poniżej 5 punktów – ocena 2,0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C61DC5" w:rsidRPr="00A17555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</w:tc>
        <w:tc>
          <w:tcPr>
            <w:tcW w:w="4677" w:type="dxa"/>
          </w:tcPr>
          <w:p w:rsidR="00C61DC5" w:rsidRPr="00B169DF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61DC5" w:rsidRPr="00B169DF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A17555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Pr="00B169DF" w:rsidRDefault="003C0AD4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A17555" w:rsidRPr="00B169DF" w:rsidRDefault="00A17555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FA09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FA0925" w:rsidRPr="006A3D57" w:rsidTr="00DE5121">
        <w:tc>
          <w:tcPr>
            <w:tcW w:w="9072" w:type="dxa"/>
          </w:tcPr>
          <w:p w:rsidR="00FA0925" w:rsidRPr="00257482" w:rsidRDefault="00FA0925" w:rsidP="00DE5121">
            <w:pPr>
              <w:pStyle w:val="Punktygwne"/>
              <w:spacing w:before="0" w:after="12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Betlej, A.,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Społeczeństwo sieciowe. Potencjały zmian i ambiwalentne efekty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. Lublin 2019. 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– Człowiek – Edukacja. Cyfrowa przestrzeń kształcenia,</w:t>
            </w:r>
            <w:r w:rsidRPr="00257482">
              <w:rPr>
                <w:rFonts w:ascii="Corbel" w:hAnsi="Corbel"/>
              </w:rPr>
              <w:t xml:space="preserve"> red. M. Tanaś, S. Galanciak. Kraków 2015.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Mistrz i uczeń w cyberprzestrzeni</w:t>
            </w:r>
            <w:r w:rsidRPr="00257482">
              <w:rPr>
                <w:rFonts w:ascii="Corbel" w:hAnsi="Corbel"/>
              </w:rPr>
              <w:t>, red. M. Tanaś, S. Galanciak. Kraków 2018.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Rodzic, dziecko, nauczyciel w przestrzeni wirtualnej,</w:t>
            </w:r>
            <w:r w:rsidRPr="00257482">
              <w:rPr>
                <w:rFonts w:ascii="Corbel" w:hAnsi="Corbel"/>
              </w:rPr>
              <w:t xml:space="preserve"> red. J. Bednarek, A. Andrzejewska. Kraków 2018.</w:t>
            </w:r>
          </w:p>
          <w:p w:rsidR="00FA0925" w:rsidRPr="006A3D57" w:rsidRDefault="00FA0925" w:rsidP="00DE5121">
            <w:pPr>
              <w:spacing w:after="120" w:line="240" w:lineRule="auto"/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</w:pPr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>Matusiak Reanata,</w:t>
            </w:r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Cyberświat jako wyzwanie wychowawcze i edukacyjne - zagrożenia i profilaktyka</w:t>
            </w:r>
            <w:r w:rsidRPr="00257482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,</w:t>
            </w:r>
            <w:r w:rsidRPr="00257482"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  <w:t xml:space="preserve"> Kraków 2020</w:t>
            </w:r>
          </w:p>
        </w:tc>
      </w:tr>
      <w:tr w:rsidR="00FA0925" w:rsidRPr="00257482" w:rsidTr="00DE5121">
        <w:tc>
          <w:tcPr>
            <w:tcW w:w="9072" w:type="dxa"/>
          </w:tcPr>
          <w:p w:rsidR="00FA0925" w:rsidRDefault="00FA0925" w:rsidP="00DE5121">
            <w:pPr>
              <w:pStyle w:val="Punktygwne"/>
              <w:spacing w:before="0" w:after="12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Cyberprzestrzeń - Człowiek - Edukacja.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t. 2,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Dylematy społeczności cyfrowej,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red. J. Bednarek i A. Andrzejewska.  Kraków 2015. 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i edukacja</w:t>
            </w:r>
            <w:r w:rsidRPr="00257482">
              <w:rPr>
                <w:rFonts w:ascii="Corbel" w:hAnsi="Corbel"/>
              </w:rPr>
              <w:t>, red. Lewowicki T., Siemieniecki B. Toruń 2012.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Cyberświat możliwości i zagrożenia</w:t>
            </w:r>
            <w:r w:rsidRPr="00257482">
              <w:rPr>
                <w:rFonts w:ascii="Corbel" w:hAnsi="Corbel"/>
              </w:rPr>
              <w:t>, red. A. Andrzejewska J. Bednarek Warszawa 2009.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Jędrzejko M., Morańska D.,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Cyfrowi tubylcy: socjopedagogiczne aspekty nowych technologii cyfrowych. </w:t>
            </w:r>
            <w:r w:rsidRPr="00257482">
              <w:rPr>
                <w:rFonts w:ascii="Corbel" w:hAnsi="Corbel"/>
                <w:sz w:val="24"/>
                <w:szCs w:val="24"/>
              </w:rPr>
              <w:t>Warszawa 2013.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</w:rPr>
              <w:t xml:space="preserve">Kozak S., </w:t>
            </w:r>
            <w:r w:rsidRPr="00257482">
              <w:rPr>
                <w:rFonts w:ascii="Corbel" w:hAnsi="Corbel"/>
                <w:i/>
                <w:iCs/>
              </w:rPr>
              <w:t>Patologia fonoholizmu, Przyczyny, skutki i leczenie uzależnienia dzieci i młodzieży od telefonu komórkowego.</w:t>
            </w:r>
            <w:r w:rsidRPr="00257482">
              <w:rPr>
                <w:rFonts w:ascii="Corbel" w:hAnsi="Corbel"/>
              </w:rPr>
              <w:t xml:space="preserve"> Warszawa 2013.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Kozak St.,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Patologia cyfrowego dzieciństwa i młodości: przyczyny, skutki, zapobieganie w rodzinach i w szkołach</w:t>
            </w:r>
            <w:r w:rsidRPr="00257482">
              <w:rPr>
                <w:rFonts w:ascii="Corbel" w:hAnsi="Corbel"/>
                <w:sz w:val="24"/>
                <w:szCs w:val="24"/>
              </w:rPr>
              <w:t>. Warszawa 2014.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Nastolatki wobec Internetu</w:t>
            </w:r>
            <w:r w:rsidRPr="00257482">
              <w:rPr>
                <w:rFonts w:ascii="Corbel" w:hAnsi="Corbel"/>
              </w:rPr>
              <w:t xml:space="preserve">, red. M. Tanaś. Warszawa 2016.Andrzejewska A., </w:t>
            </w:r>
            <w:r w:rsidRPr="00257482">
              <w:rPr>
                <w:rFonts w:ascii="Corbel" w:hAnsi="Corbel"/>
                <w:i/>
                <w:iCs/>
              </w:rPr>
              <w:t>Dzieci i młodzież w sieci zagrożeń realnych i wirtualnych.</w:t>
            </w:r>
            <w:r w:rsidRPr="00257482">
              <w:rPr>
                <w:rFonts w:ascii="Corbel" w:hAnsi="Corbel"/>
              </w:rPr>
              <w:t xml:space="preserve"> Warszawa 2014.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Schuhler P., Vogelgesang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Wyłącz, zanim będzie za późno: uzależnienie od komputera i internetu;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przekł. Paweł Kaźmierczak, Elżbieta Sierosławska, Izabela Walczak. Kraków 2014.</w:t>
            </w:r>
          </w:p>
          <w:p w:rsidR="00FA0925" w:rsidRPr="00257482" w:rsidRDefault="00FA0925" w:rsidP="00DE5121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Szpunar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Kultura cyfrowego narcyzmu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, Kraków 2016</w:t>
            </w:r>
          </w:p>
          <w:p w:rsidR="00FA0925" w:rsidRPr="00257482" w:rsidRDefault="00FA0925" w:rsidP="00DE5121">
            <w:pPr>
              <w:pStyle w:val="NormalnyWeb"/>
              <w:spacing w:before="0" w:beforeAutospacing="0" w:after="12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Zagrożenia cyberprzestrzeni i świata wirtualnego</w:t>
            </w:r>
            <w:r w:rsidRPr="00257482">
              <w:rPr>
                <w:rFonts w:ascii="Corbel" w:hAnsi="Corbel"/>
              </w:rPr>
              <w:t xml:space="preserve">, red. A. Andrzejewska, J. Bednarek, </w:t>
            </w:r>
            <w:r w:rsidRPr="00257482">
              <w:rPr>
                <w:rFonts w:ascii="Corbel" w:hAnsi="Corbel"/>
              </w:rPr>
              <w:lastRenderedPageBreak/>
              <w:t>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15160" w:rsidRDefault="0031516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15160" w:rsidRPr="00B169DF" w:rsidRDefault="0031516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15160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924" w:rsidRDefault="009A2924" w:rsidP="00C16ABF">
      <w:pPr>
        <w:spacing w:after="0" w:line="240" w:lineRule="auto"/>
      </w:pPr>
      <w:r>
        <w:separator/>
      </w:r>
    </w:p>
  </w:endnote>
  <w:endnote w:type="continuationSeparator" w:id="1">
    <w:p w:rsidR="009A2924" w:rsidRDefault="009A29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924" w:rsidRDefault="009A2924" w:rsidP="00C16ABF">
      <w:pPr>
        <w:spacing w:after="0" w:line="240" w:lineRule="auto"/>
      </w:pPr>
      <w:r>
        <w:separator/>
      </w:r>
    </w:p>
  </w:footnote>
  <w:footnote w:type="continuationSeparator" w:id="1">
    <w:p w:rsidR="009A2924" w:rsidRDefault="009A292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5D1B3F"/>
    <w:multiLevelType w:val="hybridMultilevel"/>
    <w:tmpl w:val="0E866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14A15"/>
    <w:multiLevelType w:val="hybridMultilevel"/>
    <w:tmpl w:val="84E6F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BA2E43"/>
    <w:multiLevelType w:val="multilevel"/>
    <w:tmpl w:val="E570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9C0"/>
    <w:rsid w:val="000F1C57"/>
    <w:rsid w:val="000F4CFC"/>
    <w:rsid w:val="000F5615"/>
    <w:rsid w:val="00100A1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80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C29"/>
    <w:rsid w:val="002336F9"/>
    <w:rsid w:val="0024028F"/>
    <w:rsid w:val="00240AA4"/>
    <w:rsid w:val="00244ABC"/>
    <w:rsid w:val="00257482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60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C37CD"/>
    <w:rsid w:val="003D18A9"/>
    <w:rsid w:val="003D6697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4720"/>
    <w:rsid w:val="005363C4"/>
    <w:rsid w:val="00536BDE"/>
    <w:rsid w:val="00543ACC"/>
    <w:rsid w:val="005515FE"/>
    <w:rsid w:val="0056696D"/>
    <w:rsid w:val="0059484D"/>
    <w:rsid w:val="005A0855"/>
    <w:rsid w:val="005A3196"/>
    <w:rsid w:val="005A373D"/>
    <w:rsid w:val="005C080F"/>
    <w:rsid w:val="005C5378"/>
    <w:rsid w:val="005C55E5"/>
    <w:rsid w:val="005C696A"/>
    <w:rsid w:val="005E5699"/>
    <w:rsid w:val="005E6E85"/>
    <w:rsid w:val="005F2A20"/>
    <w:rsid w:val="005F31D2"/>
    <w:rsid w:val="005F76A3"/>
    <w:rsid w:val="0061029B"/>
    <w:rsid w:val="00611614"/>
    <w:rsid w:val="00612916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C0431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15A8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999"/>
    <w:rsid w:val="007D6E56"/>
    <w:rsid w:val="007F4155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1914"/>
    <w:rsid w:val="00997F14"/>
    <w:rsid w:val="009A292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555"/>
    <w:rsid w:val="00A2245B"/>
    <w:rsid w:val="00A30110"/>
    <w:rsid w:val="00A36899"/>
    <w:rsid w:val="00A371F6"/>
    <w:rsid w:val="00A43BF6"/>
    <w:rsid w:val="00A53FA5"/>
    <w:rsid w:val="00A54817"/>
    <w:rsid w:val="00A56E50"/>
    <w:rsid w:val="00A601C8"/>
    <w:rsid w:val="00A60799"/>
    <w:rsid w:val="00A8324E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0688"/>
    <w:rsid w:val="00B3130B"/>
    <w:rsid w:val="00B40121"/>
    <w:rsid w:val="00B40463"/>
    <w:rsid w:val="00B40ADB"/>
    <w:rsid w:val="00B43B77"/>
    <w:rsid w:val="00B43E80"/>
    <w:rsid w:val="00B607DB"/>
    <w:rsid w:val="00B62C79"/>
    <w:rsid w:val="00B66529"/>
    <w:rsid w:val="00B701D6"/>
    <w:rsid w:val="00B75946"/>
    <w:rsid w:val="00B8056E"/>
    <w:rsid w:val="00B819C8"/>
    <w:rsid w:val="00B82308"/>
    <w:rsid w:val="00B90885"/>
    <w:rsid w:val="00B9196B"/>
    <w:rsid w:val="00BB520A"/>
    <w:rsid w:val="00BD3869"/>
    <w:rsid w:val="00BD66E9"/>
    <w:rsid w:val="00BD6FF4"/>
    <w:rsid w:val="00BF2C41"/>
    <w:rsid w:val="00C058B4"/>
    <w:rsid w:val="00C05F44"/>
    <w:rsid w:val="00C11EA3"/>
    <w:rsid w:val="00C131B5"/>
    <w:rsid w:val="00C16ABF"/>
    <w:rsid w:val="00C170AE"/>
    <w:rsid w:val="00C2135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5D6B"/>
    <w:rsid w:val="00D608D1"/>
    <w:rsid w:val="00D74119"/>
    <w:rsid w:val="00D8075B"/>
    <w:rsid w:val="00D8328E"/>
    <w:rsid w:val="00D8678B"/>
    <w:rsid w:val="00DA2114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44F"/>
    <w:rsid w:val="00E960BB"/>
    <w:rsid w:val="00EA2074"/>
    <w:rsid w:val="00EA4832"/>
    <w:rsid w:val="00EA4E9D"/>
    <w:rsid w:val="00EB498F"/>
    <w:rsid w:val="00EC45AD"/>
    <w:rsid w:val="00EC4899"/>
    <w:rsid w:val="00ED03AB"/>
    <w:rsid w:val="00ED32D2"/>
    <w:rsid w:val="00ED7503"/>
    <w:rsid w:val="00EE32DE"/>
    <w:rsid w:val="00EE5457"/>
    <w:rsid w:val="00F070AB"/>
    <w:rsid w:val="00F17567"/>
    <w:rsid w:val="00F27A7B"/>
    <w:rsid w:val="00F34DA4"/>
    <w:rsid w:val="00F526AF"/>
    <w:rsid w:val="00F617C3"/>
    <w:rsid w:val="00F61A26"/>
    <w:rsid w:val="00F7066B"/>
    <w:rsid w:val="00F738E8"/>
    <w:rsid w:val="00F83B28"/>
    <w:rsid w:val="00F974DA"/>
    <w:rsid w:val="00FA092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40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315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046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6568-6BF4-4714-8B4B-7D35047E8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458</TotalTime>
  <Pages>6</Pages>
  <Words>1337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18</cp:revision>
  <cp:lastPrinted>2019-02-06T12:12:00Z</cp:lastPrinted>
  <dcterms:created xsi:type="dcterms:W3CDTF">2023-06-07T06:22:00Z</dcterms:created>
  <dcterms:modified xsi:type="dcterms:W3CDTF">2025-04-11T10:57:00Z</dcterms:modified>
</cp:coreProperties>
</file>